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19D23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Emma KELK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6266260C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3CE8E81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3D8CCF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F9F8B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Bartholomew Neve of London, draper.</w:t>
      </w:r>
    </w:p>
    <w:p w14:paraId="63A84FC4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(“Life and Death: A Study of the Wills and Testaments of Men and Women</w:t>
      </w:r>
    </w:p>
    <w:p w14:paraId="4B08FBDA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32B2B862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0D584772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p.155)</w:t>
      </w:r>
    </w:p>
    <w:p w14:paraId="0EB98A9A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06F388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draper.  (ibid.)</w:t>
      </w:r>
    </w:p>
    <w:p w14:paraId="48B9B472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4C65FD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F155F4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May1406</w:t>
      </w:r>
      <w:r>
        <w:rPr>
          <w:rFonts w:ascii="Times New Roman" w:hAnsi="Times New Roman" w:cs="Times New Roman"/>
          <w:sz w:val="24"/>
          <w:szCs w:val="24"/>
        </w:rPr>
        <w:tab/>
        <w:t>She made her Will, in which she asked to be buried in the tomb of her former</w:t>
      </w:r>
    </w:p>
    <w:p w14:paraId="0D7B5094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husband, Bartholomew Neve,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Abchurch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ECEF690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74D5C003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47341ACA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Centuries” Robert A. Wood.  Ph.D. Thesis, Royal Holloway, University</w:t>
      </w:r>
    </w:p>
    <w:p w14:paraId="34F4A035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2012, pp.20-30, 247 and 155)</w:t>
      </w:r>
    </w:p>
    <w:p w14:paraId="27B2EF84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(ibid.p.247)</w:t>
      </w:r>
    </w:p>
    <w:p w14:paraId="169B61C3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024244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B50F09" w14:textId="77777777" w:rsidR="003A3549" w:rsidRDefault="003A3549" w:rsidP="003A35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2021</w:t>
      </w:r>
    </w:p>
    <w:p w14:paraId="423CE9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535DDD" w14:textId="77777777" w:rsidR="003A3549" w:rsidRDefault="003A3549" w:rsidP="009139A6">
      <w:r>
        <w:separator/>
      </w:r>
    </w:p>
  </w:endnote>
  <w:endnote w:type="continuationSeparator" w:id="0">
    <w:p w14:paraId="63B72304" w14:textId="77777777" w:rsidR="003A3549" w:rsidRDefault="003A35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27B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766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C69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48CC3" w14:textId="77777777" w:rsidR="003A3549" w:rsidRDefault="003A3549" w:rsidP="009139A6">
      <w:r>
        <w:separator/>
      </w:r>
    </w:p>
  </w:footnote>
  <w:footnote w:type="continuationSeparator" w:id="0">
    <w:p w14:paraId="592E93D7" w14:textId="77777777" w:rsidR="003A3549" w:rsidRDefault="003A35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E65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D4A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84A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549"/>
    <w:rsid w:val="000666E0"/>
    <w:rsid w:val="002510B7"/>
    <w:rsid w:val="003A3549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9B925"/>
  <w15:chartTrackingRefBased/>
  <w15:docId w15:val="{368757CC-3366-4549-8875-1B8E130A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2021-04-08T21:26:00Z</dcterms:created>
  <dcterms:modified xsi:type="dcterms:W3CDTF">2021-04-08T21:27:00Z</dcterms:modified>
</cp:coreProperties>
</file>